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C6B1C" w14:textId="77777777" w:rsidR="0048132D" w:rsidRPr="00E84F21" w:rsidRDefault="0048132D" w:rsidP="0048132D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86829906"/>
      <w:r w:rsidRPr="00E84F21">
        <w:rPr>
          <w:sz w:val="28"/>
          <w:szCs w:val="28"/>
        </w:rPr>
        <w:t>Bijlage Technische Bekwaamheid</w:t>
      </w:r>
      <w:bookmarkEnd w:id="0"/>
      <w:r w:rsidRPr="00E84F21">
        <w:rPr>
          <w:sz w:val="28"/>
          <w:szCs w:val="28"/>
        </w:rPr>
        <w:t xml:space="preserve"> </w:t>
      </w:r>
    </w:p>
    <w:p w14:paraId="2D82923B" w14:textId="781FB141" w:rsidR="0048132D" w:rsidRPr="004C2594" w:rsidRDefault="0048132D" w:rsidP="0048132D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>Referentieblad Kerncompetentie</w:t>
      </w:r>
    </w:p>
    <w:p w14:paraId="0530B55B" w14:textId="77777777" w:rsidR="0048132D" w:rsidRPr="00A92D05" w:rsidRDefault="0048132D" w:rsidP="0048132D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2"/>
        <w:gridCol w:w="5986"/>
      </w:tblGrid>
      <w:tr w:rsidR="0048132D" w:rsidRPr="001C50AC" w14:paraId="3A4B9E31" w14:textId="77777777" w:rsidTr="00B05833">
        <w:tc>
          <w:tcPr>
            <w:tcW w:w="2962" w:type="dxa"/>
            <w:shd w:val="clear" w:color="auto" w:fill="4F81BD"/>
          </w:tcPr>
          <w:p w14:paraId="38AA2852" w14:textId="77777777" w:rsidR="0048132D" w:rsidRPr="001C50AC" w:rsidRDefault="0048132D" w:rsidP="004813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72D99778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094D3F3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86" w:type="dxa"/>
            <w:shd w:val="clear" w:color="auto" w:fill="FFFFFF"/>
          </w:tcPr>
          <w:p w14:paraId="0893E6C6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D08F713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4BFB4FC5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0330176E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66FF88C9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742F7F34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5D2FEC38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128603C7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48132D" w:rsidRPr="001C50AC" w14:paraId="6DB2D85A" w14:textId="77777777" w:rsidTr="00B05833">
        <w:tc>
          <w:tcPr>
            <w:tcW w:w="2962" w:type="dxa"/>
            <w:shd w:val="clear" w:color="auto" w:fill="4F81BD"/>
          </w:tcPr>
          <w:p w14:paraId="0200A0C9" w14:textId="77777777" w:rsidR="0048132D" w:rsidRPr="001C50AC" w:rsidRDefault="0048132D" w:rsidP="004813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86" w:type="dxa"/>
            <w:shd w:val="clear" w:color="auto" w:fill="FFFFFF"/>
          </w:tcPr>
          <w:p w14:paraId="6D24F078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D2A274E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1532A18C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526C32E7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1BE9A6DB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48132D" w:rsidRPr="001C50AC" w14:paraId="2DA15B4C" w14:textId="77777777" w:rsidTr="00B05833">
        <w:tc>
          <w:tcPr>
            <w:tcW w:w="2962" w:type="dxa"/>
            <w:shd w:val="clear" w:color="auto" w:fill="4F81BD"/>
          </w:tcPr>
          <w:p w14:paraId="0122E8C3" w14:textId="77777777" w:rsidR="0048132D" w:rsidRPr="001C50AC" w:rsidRDefault="0048132D" w:rsidP="004813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14:paraId="33484241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7622810B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86" w:type="dxa"/>
            <w:shd w:val="clear" w:color="auto" w:fill="FFFFFF"/>
          </w:tcPr>
          <w:p w14:paraId="24BD68A3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460CE47C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77A6328C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3DEE2C55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75277BF0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06CA95D6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24E2D8BC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48132D" w:rsidRPr="001C50AC" w14:paraId="46CFBF3B" w14:textId="77777777" w:rsidTr="00B05833">
        <w:tc>
          <w:tcPr>
            <w:tcW w:w="2962" w:type="dxa"/>
            <w:shd w:val="clear" w:color="auto" w:fill="4F81BD"/>
          </w:tcPr>
          <w:p w14:paraId="22383286" w14:textId="77777777" w:rsidR="0048132D" w:rsidRPr="001C50AC" w:rsidRDefault="0048132D" w:rsidP="004813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60F71632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021B5C00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86" w:type="dxa"/>
            <w:shd w:val="clear" w:color="auto" w:fill="FFFFFF"/>
          </w:tcPr>
          <w:p w14:paraId="6EA52BB0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5189E7EA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3292D8D8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4695B255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77E734E0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7BE478F2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0700DA9F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48132D" w:rsidRPr="001C50AC" w14:paraId="51685D2A" w14:textId="77777777" w:rsidTr="00B05833">
        <w:tc>
          <w:tcPr>
            <w:tcW w:w="2962" w:type="dxa"/>
            <w:shd w:val="clear" w:color="auto" w:fill="4F81BD"/>
          </w:tcPr>
          <w:p w14:paraId="2AE8207D" w14:textId="77777777" w:rsidR="0048132D" w:rsidRPr="001C50AC" w:rsidRDefault="0048132D" w:rsidP="004813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14:paraId="26331E06" w14:textId="77777777" w:rsidR="0048132D" w:rsidRPr="001C50AC" w:rsidRDefault="0048132D" w:rsidP="00E32751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12139204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86" w:type="dxa"/>
            <w:shd w:val="clear" w:color="auto" w:fill="FFFFFF"/>
          </w:tcPr>
          <w:p w14:paraId="13D56205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7C1E26FD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2BCABB90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1B8A3C56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21396B7D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32DD4F63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6F3B4C8C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50F490EB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48132D" w:rsidRPr="001C50AC" w14:paraId="24B013B2" w14:textId="77777777" w:rsidTr="00B05833">
        <w:tc>
          <w:tcPr>
            <w:tcW w:w="2962" w:type="dxa"/>
            <w:shd w:val="clear" w:color="auto" w:fill="4F81BD"/>
          </w:tcPr>
          <w:p w14:paraId="2BCAED46" w14:textId="77777777" w:rsidR="0048132D" w:rsidRPr="001C50AC" w:rsidRDefault="0048132D" w:rsidP="004813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14:paraId="22FD682E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6E9266B4" w14:textId="77777777" w:rsidR="0048132D" w:rsidRPr="001C50AC" w:rsidRDefault="0048132D" w:rsidP="00E32751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86" w:type="dxa"/>
            <w:shd w:val="clear" w:color="auto" w:fill="FFFFFF"/>
          </w:tcPr>
          <w:p w14:paraId="017AF7DD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65837F1F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00B0BE0E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1777CC58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69E71AB8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61F8E683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48132D" w:rsidRPr="001C50AC" w14:paraId="379534CC" w14:textId="77777777" w:rsidTr="00B05833">
        <w:tc>
          <w:tcPr>
            <w:tcW w:w="2962" w:type="dxa"/>
            <w:shd w:val="clear" w:color="auto" w:fill="4F81BD"/>
          </w:tcPr>
          <w:p w14:paraId="11F060EB" w14:textId="77777777" w:rsidR="0048132D" w:rsidRPr="001C50AC" w:rsidRDefault="0048132D" w:rsidP="0048132D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14:paraId="4DC2D543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467C4687" w14:textId="77777777" w:rsidR="0048132D" w:rsidRPr="001C50AC" w:rsidRDefault="0048132D" w:rsidP="00E32751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5986" w:type="dxa"/>
            <w:shd w:val="clear" w:color="auto" w:fill="FFFFFF"/>
          </w:tcPr>
          <w:p w14:paraId="28AA850F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0BF4606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34EE2926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2FAD6FE5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2BAA7CE8" w14:textId="77777777" w:rsidR="0048132D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  <w:p w14:paraId="4686AC85" w14:textId="77777777" w:rsidR="0048132D" w:rsidRPr="004C7628" w:rsidRDefault="0048132D" w:rsidP="00E32751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5C1713B1" w14:textId="7223D685" w:rsidR="006F0F1C" w:rsidRDefault="006F0F1C" w:rsidP="0048132D">
      <w:bookmarkStart w:id="1" w:name="_GoBack"/>
      <w:bookmarkEnd w:id="1"/>
    </w:p>
    <w:sectPr w:rsidR="006F0F1C" w:rsidSect="006548C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4571D" w14:textId="77777777" w:rsidR="002A0551" w:rsidRDefault="002A0551" w:rsidP="0048132D">
      <w:r>
        <w:separator/>
      </w:r>
    </w:p>
  </w:endnote>
  <w:endnote w:type="continuationSeparator" w:id="0">
    <w:p w14:paraId="5D9A556F" w14:textId="77777777" w:rsidR="002A0551" w:rsidRDefault="002A0551" w:rsidP="00481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EFB60" w14:textId="77777777" w:rsidR="002A0551" w:rsidRDefault="002A0551" w:rsidP="0048132D">
      <w:r>
        <w:separator/>
      </w:r>
    </w:p>
  </w:footnote>
  <w:footnote w:type="continuationSeparator" w:id="0">
    <w:p w14:paraId="20CF0639" w14:textId="77777777" w:rsidR="002A0551" w:rsidRDefault="002A0551" w:rsidP="00481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4971"/>
        </w:tabs>
        <w:ind w:left="4971" w:hanging="576"/>
      </w:pPr>
      <w:rPr>
        <w:rFonts w:ascii="Plantin" w:hAnsi="Plantin" w:cs="Times New Roman" w:hint="default"/>
        <w:sz w:val="22"/>
        <w:szCs w:val="22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1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32D"/>
    <w:rsid w:val="00176D58"/>
    <w:rsid w:val="002A0551"/>
    <w:rsid w:val="004149C2"/>
    <w:rsid w:val="0048132D"/>
    <w:rsid w:val="006548C0"/>
    <w:rsid w:val="006F0F1C"/>
    <w:rsid w:val="00B0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DEC14"/>
  <w15:chartTrackingRefBased/>
  <w15:docId w15:val="{AB4CA395-E958-114F-AFC5-AFDFCE0A3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48132D"/>
    <w:rPr>
      <w:rFonts w:ascii="Times New Roman" w:eastAsia="Times New Roman" w:hAnsi="Times New Roman" w:cs="Times New Roman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48132D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48132D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48132D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48132D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48132D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48132D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48132D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48132D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48132D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48132D"/>
    <w:rPr>
      <w:rFonts w:ascii="Plantin" w:eastAsia="Times New Roman" w:hAnsi="Plantin" w:cs="Times New Roman"/>
      <w:b/>
      <w:smallCaps/>
      <w:kern w:val="28"/>
      <w:sz w:val="22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48132D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48132D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48132D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48132D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48132D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48132D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48132D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48132D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8132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8132D"/>
    <w:rPr>
      <w:rFonts w:ascii="Times New Roman" w:eastAsia="Times New Roman" w:hAnsi="Times New Roman" w:cs="Times New Roman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48132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8132D"/>
    <w:rPr>
      <w:rFonts w:ascii="Times New Roman" w:eastAsia="Times New Roman" w:hAnsi="Times New Roman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83241A.dotm</Template>
  <TotalTime>1</TotalTime>
  <Pages>1</Pages>
  <Words>85</Words>
  <Characters>472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van Dijk</dc:creator>
  <cp:keywords/>
  <dc:description/>
  <cp:lastModifiedBy>Rooijen L van (Linda)</cp:lastModifiedBy>
  <cp:revision>3</cp:revision>
  <dcterms:created xsi:type="dcterms:W3CDTF">2021-11-23T10:25:00Z</dcterms:created>
  <dcterms:modified xsi:type="dcterms:W3CDTF">2021-12-10T10:31:00Z</dcterms:modified>
</cp:coreProperties>
</file>